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DD" w:rsidRDefault="004028DD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4028DD" w:rsidRPr="005A3365" w:rsidRDefault="004028DD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Приложение № 18</w:t>
      </w:r>
      <w:r w:rsidRPr="005A3365">
        <w:rPr>
          <w:rFonts w:ascii="Times New Roman" w:hAnsi="Times New Roman"/>
          <w:sz w:val="28"/>
          <w:szCs w:val="28"/>
        </w:rPr>
        <w:t>а к</w:t>
      </w:r>
    </w:p>
    <w:p w:rsidR="004028DD" w:rsidRPr="005A3365" w:rsidRDefault="004028DD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Договору от «___»_________</w:t>
      </w:r>
    </w:p>
    <w:p w:rsidR="004028DD" w:rsidRPr="005A3365" w:rsidRDefault="004028DD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4028DD" w:rsidRPr="00923B5D" w:rsidRDefault="004028DD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4028DD" w:rsidRPr="00923B5D" w:rsidRDefault="004028DD" w:rsidP="00923B5D">
      <w:pPr>
        <w:ind w:left="4248" w:firstLine="708"/>
        <w:rPr>
          <w:rFonts w:ascii="Times New Roman" w:hAnsi="Times New Roman"/>
          <w:sz w:val="28"/>
          <w:szCs w:val="28"/>
        </w:rPr>
      </w:pPr>
      <w:r w:rsidRPr="00923B5D">
        <w:rPr>
          <w:rFonts w:ascii="Times New Roman" w:hAnsi="Times New Roman"/>
          <w:sz w:val="28"/>
          <w:szCs w:val="28"/>
        </w:rPr>
        <w:t xml:space="preserve">Форма </w:t>
      </w:r>
    </w:p>
    <w:p w:rsidR="004028DD" w:rsidRDefault="004028DD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</w:p>
    <w:p w:rsidR="004028DD" w:rsidRPr="00923B5D" w:rsidRDefault="004028DD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</w:p>
    <w:p w:rsidR="004028DD" w:rsidRPr="00843F2D" w:rsidRDefault="004028DD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4028DD" w:rsidRPr="00AE6AF9" w:rsidRDefault="004028DD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4028DD" w:rsidRPr="00AE6AF9" w:rsidRDefault="004028DD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4028DD" w:rsidRPr="00AE6AF9" w:rsidRDefault="004028DD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 xml:space="preserve">используется в случае, когда Поставщик и поручитель являются </w:t>
      </w:r>
      <w:bookmarkStart w:id="0" w:name="_GoBack"/>
      <w:bookmarkEnd w:id="0"/>
      <w:r w:rsidRPr="00AE6AF9">
        <w:rPr>
          <w:rFonts w:ascii="Times New Roman" w:hAnsi="Times New Roman"/>
          <w:i/>
          <w:sz w:val="28"/>
          <w:szCs w:val="28"/>
        </w:rPr>
        <w:t>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4028DD" w:rsidRPr="00963BA6" w:rsidRDefault="004028DD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НДС):___ (___) рублей 00 копеек с учетом НДС.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 ___ (___) рублей 00 копеек.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Pr="00B50155" w:rsidRDefault="004028DD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Pr="00B50155" w:rsidRDefault="004028DD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Pr="00B50155" w:rsidRDefault="004028DD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4028DD" w:rsidRPr="00B8013E" w:rsidRDefault="004028D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Pr="00B8013E" w:rsidRDefault="004028D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Pr="00B8013E" w:rsidRDefault="004028D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4028DD" w:rsidRPr="005A3365" w:rsidRDefault="004028D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4028DD" w:rsidRPr="00B50155" w:rsidTr="0049750C">
        <w:tc>
          <w:tcPr>
            <w:tcW w:w="3261" w:type="dxa"/>
          </w:tcPr>
          <w:p w:rsidR="004028DD" w:rsidRPr="00B50155" w:rsidRDefault="004028DD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4028DD" w:rsidRPr="00B50155" w:rsidRDefault="004028DD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4028DD" w:rsidRPr="00B50155" w:rsidRDefault="004028DD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4028DD" w:rsidRPr="00B50155" w:rsidTr="0049750C">
        <w:trPr>
          <w:trHeight w:val="274"/>
        </w:trPr>
        <w:tc>
          <w:tcPr>
            <w:tcW w:w="3261" w:type="dxa"/>
          </w:tcPr>
          <w:p w:rsidR="004028DD" w:rsidRPr="00B50155" w:rsidRDefault="004028DD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4028DD" w:rsidRPr="00B50155" w:rsidRDefault="004028DD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4028DD" w:rsidRPr="00B50155" w:rsidRDefault="004028DD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4028DD" w:rsidRPr="00B50155" w:rsidRDefault="004028DD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4028DD" w:rsidRPr="00B50155" w:rsidRDefault="004028DD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4028DD" w:rsidRPr="00B50155" w:rsidRDefault="004028DD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4028DD" w:rsidRPr="00B50155" w:rsidRDefault="004028DD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4028DD" w:rsidRPr="00B50155" w:rsidRDefault="004028DD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4028DD" w:rsidRPr="00B50155" w:rsidRDefault="004028DD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4028DD" w:rsidRPr="00B50155" w:rsidRDefault="004028DD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4028DD" w:rsidRPr="00B50155" w:rsidRDefault="004028DD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4028DD" w:rsidRPr="00B50155" w:rsidRDefault="004028DD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4028DD" w:rsidRPr="00B50155" w:rsidRDefault="004028D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028DD" w:rsidRPr="00B50155" w:rsidRDefault="004028DD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4028DD" w:rsidRPr="00B50155" w:rsidRDefault="004028DD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Default="004028DD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4028DD" w:rsidRDefault="004028DD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4028DD" w:rsidRDefault="004028DD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4028DD" w:rsidRDefault="004028DD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4028DD" w:rsidRDefault="004028DD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4028DD" w:rsidRPr="005A3365" w:rsidRDefault="004028DD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4028DD" w:rsidRPr="005A3365" w:rsidRDefault="004028DD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4028DD" w:rsidRPr="005A3365" w:rsidRDefault="004028DD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Pr="000A7DB9" w:rsidRDefault="004028DD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4028DD" w:rsidRPr="008E16FF" w:rsidRDefault="004028DD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8DD" w:rsidRPr="008E16FF" w:rsidRDefault="004028DD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4028DD" w:rsidRPr="005A3365" w:rsidRDefault="004028DD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028DD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4028DD" w:rsidRPr="00113148" w:rsidRDefault="004028DD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028DD" w:rsidRPr="00113148" w:rsidRDefault="004028DD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4028DD" w:rsidRPr="00113148" w:rsidTr="0049750C">
        <w:trPr>
          <w:trHeight w:val="1938"/>
          <w:jc w:val="center"/>
        </w:trPr>
        <w:tc>
          <w:tcPr>
            <w:tcW w:w="4965" w:type="dxa"/>
          </w:tcPr>
          <w:p w:rsidR="004028DD" w:rsidRPr="00113148" w:rsidRDefault="004028DD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4028DD" w:rsidRPr="00113148" w:rsidRDefault="004028DD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028DD" w:rsidRPr="00113148" w:rsidRDefault="004028DD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4028DD" w:rsidRPr="00113148" w:rsidRDefault="004028DD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028DD" w:rsidRPr="00113148" w:rsidRDefault="004028DD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4028DD" w:rsidRPr="00113148" w:rsidRDefault="004028DD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4028DD" w:rsidRPr="00113148" w:rsidRDefault="004028DD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028DD" w:rsidRPr="00113148" w:rsidRDefault="004028DD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4028DD" w:rsidRPr="00113148" w:rsidRDefault="004028DD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028DD" w:rsidRPr="00113148" w:rsidRDefault="004028DD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4028DD" w:rsidRPr="00D07B25" w:rsidRDefault="004028D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4028DD" w:rsidRPr="00D07B25" w:rsidSect="00EC7411">
      <w:headerReference w:type="default" r:id="rId7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8DD" w:rsidRDefault="004028DD" w:rsidP="00E64E14">
      <w:r>
        <w:separator/>
      </w:r>
    </w:p>
  </w:endnote>
  <w:endnote w:type="continuationSeparator" w:id="0">
    <w:p w:rsidR="004028DD" w:rsidRDefault="004028DD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8DD" w:rsidRDefault="004028DD" w:rsidP="00E64E14">
      <w:r>
        <w:separator/>
      </w:r>
    </w:p>
  </w:footnote>
  <w:footnote w:type="continuationSeparator" w:id="0">
    <w:p w:rsidR="004028DD" w:rsidRDefault="004028DD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DD" w:rsidRDefault="004028DD">
    <w:pPr>
      <w:pStyle w:val="Header"/>
      <w:jc w:val="center"/>
    </w:pPr>
    <w:fldSimple w:instr=" PAGE   \* MERGEFORMAT ">
      <w:r>
        <w:rPr>
          <w:noProof/>
        </w:rPr>
        <w:t>10</w:t>
      </w:r>
    </w:fldSimple>
  </w:p>
  <w:p w:rsidR="004028DD" w:rsidRDefault="004028D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28DD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34E5"/>
    <w:rsid w:val="004775D3"/>
    <w:rsid w:val="004776CE"/>
    <w:rsid w:val="00480EF4"/>
    <w:rsid w:val="00481E10"/>
    <w:rsid w:val="00485693"/>
    <w:rsid w:val="00491D7A"/>
    <w:rsid w:val="0049309A"/>
    <w:rsid w:val="004964C4"/>
    <w:rsid w:val="0049750C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2397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F2D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3B5D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298D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55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4E14"/>
  </w:style>
  <w:style w:type="paragraph" w:styleId="Footer">
    <w:name w:val="footer"/>
    <w:basedOn w:val="Normal"/>
    <w:link w:val="FooterChar"/>
    <w:uiPriority w:val="99"/>
    <w:semiHidden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4E14"/>
  </w:style>
  <w:style w:type="character" w:styleId="Hyperlink">
    <w:name w:val="Hyperlink"/>
    <w:basedOn w:val="DefaultParagraphFont"/>
    <w:uiPriority w:val="99"/>
    <w:rsid w:val="000D112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1950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055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446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46D1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446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446D1"/>
    <w:rPr>
      <w:sz w:val="16"/>
      <w:lang w:eastAsia="en-US"/>
    </w:rPr>
  </w:style>
  <w:style w:type="table" w:styleId="TableGrid">
    <w:name w:val="Table Grid"/>
    <w:basedOn w:val="TableNormal"/>
    <w:uiPriority w:val="99"/>
    <w:locked/>
    <w:rsid w:val="003446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1131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13148"/>
    <w:rPr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5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10</Pages>
  <Words>2047</Words>
  <Characters>11673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7516</dc:creator>
  <cp:keywords/>
  <dc:description/>
  <cp:lastModifiedBy>7099</cp:lastModifiedBy>
  <cp:revision>9</cp:revision>
  <dcterms:created xsi:type="dcterms:W3CDTF">2014-07-03T07:52:00Z</dcterms:created>
  <dcterms:modified xsi:type="dcterms:W3CDTF">2015-05-12T12:25:00Z</dcterms:modified>
</cp:coreProperties>
</file>